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45DF" w:rsidRDefault="001E45DF" w:rsidP="00163453">
      <w:pPr>
        <w:pStyle w:val="Textoindependiente"/>
        <w:spacing w:after="0"/>
        <w:contextualSpacing/>
        <w:rPr>
          <w:rFonts w:ascii="Source Sans Pro" w:hAnsi="Source Sans Pro" w:cs="Arial"/>
          <w:b/>
          <w:sz w:val="22"/>
          <w:szCs w:val="22"/>
          <w:lang w:val="es-ES"/>
        </w:rPr>
      </w:pPr>
    </w:p>
    <w:p w:rsidR="00217732" w:rsidRPr="00CD4DAB" w:rsidRDefault="00217732" w:rsidP="00163453">
      <w:pPr>
        <w:pStyle w:val="Textoindependiente"/>
        <w:tabs>
          <w:tab w:val="left" w:pos="7748"/>
        </w:tabs>
        <w:spacing w:after="0"/>
        <w:contextualSpacing/>
        <w:jc w:val="center"/>
        <w:rPr>
          <w:rFonts w:ascii="Source Sans Pro" w:hAnsi="Source Sans Pro" w:cs="Arial"/>
          <w:b/>
          <w:sz w:val="22"/>
          <w:szCs w:val="22"/>
          <w:lang w:val="es-ES"/>
        </w:rPr>
      </w:pPr>
      <w:r w:rsidRPr="00CD4DAB">
        <w:rPr>
          <w:rFonts w:ascii="Source Sans Pro" w:hAnsi="Source Sans Pro" w:cs="Arial"/>
          <w:b/>
          <w:sz w:val="22"/>
          <w:szCs w:val="22"/>
          <w:lang w:val="es-ES"/>
        </w:rPr>
        <w:t>ANEXO</w:t>
      </w:r>
      <w:r w:rsidR="00CF04CC">
        <w:rPr>
          <w:rFonts w:ascii="Source Sans Pro" w:hAnsi="Source Sans Pro" w:cs="Arial"/>
          <w:b/>
          <w:sz w:val="22"/>
          <w:szCs w:val="22"/>
          <w:lang w:val="es-ES"/>
        </w:rPr>
        <w:t xml:space="preserve"> </w:t>
      </w:r>
      <w:r w:rsidR="003B5FD3">
        <w:rPr>
          <w:rFonts w:ascii="Source Sans Pro" w:hAnsi="Source Sans Pro" w:cs="Arial"/>
          <w:b/>
          <w:sz w:val="22"/>
          <w:szCs w:val="22"/>
          <w:lang w:val="es-ES"/>
        </w:rPr>
        <w:t>A</w:t>
      </w:r>
      <w:r w:rsidR="00546C65">
        <w:rPr>
          <w:rFonts w:ascii="Source Sans Pro" w:hAnsi="Source Sans Pro" w:cs="Arial"/>
          <w:b/>
          <w:sz w:val="22"/>
          <w:szCs w:val="22"/>
          <w:lang w:val="es-ES"/>
        </w:rPr>
        <w:t>.1</w:t>
      </w:r>
      <w:r w:rsidR="003B5FD3">
        <w:rPr>
          <w:rFonts w:ascii="Source Sans Pro" w:hAnsi="Source Sans Pro" w:cs="Arial"/>
          <w:b/>
          <w:sz w:val="22"/>
          <w:szCs w:val="22"/>
          <w:lang w:val="es-ES"/>
        </w:rPr>
        <w:t xml:space="preserve"> PPT</w:t>
      </w:r>
      <w:bookmarkStart w:id="0" w:name="_GoBack"/>
      <w:bookmarkEnd w:id="0"/>
    </w:p>
    <w:p w:rsidR="00217732" w:rsidRPr="00CD4DAB" w:rsidRDefault="00217732" w:rsidP="00CD4DAB">
      <w:pPr>
        <w:pStyle w:val="Textoindependiente"/>
        <w:spacing w:after="0"/>
        <w:contextualSpacing/>
        <w:jc w:val="center"/>
        <w:rPr>
          <w:rFonts w:ascii="Source Sans Pro" w:hAnsi="Source Sans Pro" w:cs="Arial"/>
          <w:b/>
          <w:sz w:val="22"/>
          <w:szCs w:val="22"/>
          <w:lang w:val="es-ES"/>
        </w:rPr>
      </w:pPr>
      <w:r w:rsidRPr="00CD4DAB">
        <w:rPr>
          <w:rFonts w:ascii="Source Sans Pro" w:hAnsi="Source Sans Pro" w:cs="Arial"/>
          <w:b/>
          <w:sz w:val="22"/>
          <w:szCs w:val="22"/>
          <w:lang w:val="es-ES"/>
        </w:rPr>
        <w:t xml:space="preserve">COMPROMISO </w:t>
      </w:r>
      <w:r w:rsidR="006C7C35">
        <w:rPr>
          <w:rFonts w:ascii="Source Sans Pro" w:hAnsi="Source Sans Pro" w:cs="Arial"/>
          <w:b/>
          <w:sz w:val="22"/>
          <w:szCs w:val="22"/>
          <w:lang w:val="es-ES"/>
        </w:rPr>
        <w:t>DE SEGUIMIENTO VIRTUAL DE DOCUMENTACIÓN</w:t>
      </w:r>
      <w:r w:rsidRPr="00CD4DAB">
        <w:rPr>
          <w:rFonts w:ascii="Source Sans Pro" w:hAnsi="Source Sans Pro" w:cs="Arial"/>
          <w:b/>
          <w:sz w:val="22"/>
          <w:szCs w:val="22"/>
          <w:lang w:val="es-ES"/>
        </w:rPr>
        <w:t xml:space="preserve"> </w:t>
      </w:r>
    </w:p>
    <w:p w:rsidR="00217732" w:rsidRPr="00CD4DAB" w:rsidRDefault="009D6723" w:rsidP="00CD4DAB">
      <w:pPr>
        <w:pStyle w:val="Textoindependiente"/>
        <w:spacing w:after="0"/>
        <w:contextualSpacing/>
        <w:jc w:val="center"/>
        <w:rPr>
          <w:rFonts w:ascii="Source Sans Pro" w:hAnsi="Source Sans Pro" w:cs="Arial"/>
          <w:b/>
          <w:sz w:val="22"/>
          <w:szCs w:val="22"/>
          <w:lang w:val="es-ES"/>
        </w:rPr>
      </w:pPr>
      <w:r>
        <w:rPr>
          <w:rFonts w:ascii="Source Sans Pro" w:hAnsi="Source Sans Pro" w:cs="Arial"/>
          <w:b/>
          <w:sz w:val="22"/>
          <w:szCs w:val="22"/>
          <w:lang w:val="es-ES"/>
        </w:rPr>
        <w:t>DURANTE LA</w:t>
      </w:r>
      <w:r w:rsidR="006C7C35">
        <w:rPr>
          <w:rFonts w:ascii="Source Sans Pro" w:hAnsi="Source Sans Pro" w:cs="Arial"/>
          <w:b/>
          <w:sz w:val="22"/>
          <w:szCs w:val="22"/>
          <w:lang w:val="es-ES"/>
        </w:rPr>
        <w:t xml:space="preserve"> EJECUCIÓN DEL CONTRATO</w:t>
      </w:r>
    </w:p>
    <w:p w:rsidR="00217732" w:rsidRDefault="00217732" w:rsidP="00CD4DAB">
      <w:pPr>
        <w:pStyle w:val="Textoindependiente"/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CD4DAB" w:rsidRPr="00CD4DAB" w:rsidRDefault="00CD4DAB" w:rsidP="00CD4DAB">
      <w:pPr>
        <w:pStyle w:val="Textoindependiente"/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217732" w:rsidRPr="00CD4DAB" w:rsidRDefault="00217732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>D.</w:t>
      </w:r>
      <w:r w:rsidR="00CF04CC">
        <w:rPr>
          <w:rFonts w:ascii="Source Sans Pro" w:hAnsi="Source Sans Pro" w:cs="Arial"/>
          <w:sz w:val="22"/>
          <w:szCs w:val="22"/>
          <w:lang w:val="es-ES"/>
        </w:rPr>
        <w:t>/Dña.</w:t>
      </w:r>
      <w:r w:rsidRPr="00CD4DAB">
        <w:rPr>
          <w:rFonts w:ascii="Source Sans Pro" w:hAnsi="Source Sans Pro" w:cs="Arial"/>
          <w:sz w:val="22"/>
          <w:szCs w:val="22"/>
          <w:lang w:val="es-ES"/>
        </w:rPr>
        <w:t xml:space="preserve"> ……………………………………………………</w:t>
      </w:r>
      <w:proofErr w:type="gramStart"/>
      <w:r w:rsidRPr="00CD4DAB">
        <w:rPr>
          <w:rFonts w:ascii="Source Sans Pro" w:hAnsi="Source Sans Pro" w:cs="Arial"/>
          <w:sz w:val="22"/>
          <w:szCs w:val="22"/>
          <w:lang w:val="es-ES"/>
        </w:rPr>
        <w:t>…….</w:t>
      </w:r>
      <w:proofErr w:type="gramEnd"/>
      <w:r w:rsidRPr="00CD4DAB">
        <w:rPr>
          <w:rFonts w:ascii="Source Sans Pro" w:hAnsi="Source Sans Pro" w:cs="Arial"/>
          <w:sz w:val="22"/>
          <w:szCs w:val="22"/>
          <w:lang w:val="es-ES"/>
        </w:rPr>
        <w:t>, con NIF.: ………………………….., en nombre propio o en representación de la empresa: ………………………………………………., con código de identificación fiscal nº ………………………….. y domicilio social en: ………………………………………………………………………………. manifiesta lo siguiente:</w:t>
      </w:r>
    </w:p>
    <w:p w:rsidR="00217732" w:rsidRPr="00CD4DAB" w:rsidRDefault="00217732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546C65" w:rsidRPr="00163453" w:rsidRDefault="00217732" w:rsidP="00546C65">
      <w:pPr>
        <w:spacing w:line="264" w:lineRule="auto"/>
        <w:rPr>
          <w:rFonts w:ascii="Source Sans Pro" w:hAnsi="Source Sans Pro" w:cs="News Gothic Std"/>
          <w:caps/>
          <w:sz w:val="21"/>
          <w:szCs w:val="21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>Que enterado de las condiciones y requisitos que se exige para la adjudicación de la contratación</w:t>
      </w:r>
      <w:r w:rsidR="00CF04CC">
        <w:rPr>
          <w:rFonts w:ascii="Source Sans Pro" w:hAnsi="Source Sans Pro" w:cs="Arial"/>
          <w:sz w:val="22"/>
          <w:szCs w:val="22"/>
          <w:lang w:val="es-ES"/>
        </w:rPr>
        <w:t>,</w:t>
      </w:r>
      <w:r w:rsidRPr="00CD4DAB">
        <w:rPr>
          <w:rFonts w:ascii="Source Sans Pro" w:hAnsi="Source Sans Pro" w:cs="Arial"/>
          <w:sz w:val="22"/>
          <w:szCs w:val="22"/>
          <w:lang w:val="es-ES"/>
        </w:rPr>
        <w:t xml:space="preserve"> mediante Procedimiento Abierto</w:t>
      </w:r>
      <w:r w:rsidR="001E262B" w:rsidRPr="00CD5AED">
        <w:rPr>
          <w:rFonts w:ascii="Source Sans Pro" w:hAnsi="Source Sans Pro"/>
          <w:spacing w:val="-3"/>
          <w:sz w:val="22"/>
          <w:szCs w:val="22"/>
          <w:lang w:val="es-ES"/>
        </w:rPr>
        <w:t xml:space="preserve">, </w:t>
      </w:r>
      <w:r w:rsidR="00CF04CC">
        <w:rPr>
          <w:rFonts w:ascii="Source Sans Pro" w:hAnsi="Source Sans Pro"/>
          <w:spacing w:val="-3"/>
          <w:sz w:val="22"/>
          <w:szCs w:val="22"/>
          <w:lang w:val="es-ES"/>
        </w:rPr>
        <w:t xml:space="preserve">del </w:t>
      </w:r>
      <w:r w:rsidR="00163453">
        <w:rPr>
          <w:rFonts w:ascii="Source Sans Pro" w:hAnsi="Source Sans Pro"/>
          <w:spacing w:val="-3"/>
          <w:sz w:val="21"/>
          <w:szCs w:val="21"/>
        </w:rPr>
        <w:t>expediente…</w:t>
      </w:r>
    </w:p>
    <w:p w:rsidR="000022A6" w:rsidRDefault="000022A6" w:rsidP="00CD4DAB">
      <w:pPr>
        <w:spacing w:after="0"/>
        <w:rPr>
          <w:rFonts w:ascii="Source Sans Pro" w:hAnsi="Source Sans Pro"/>
          <w:sz w:val="22"/>
          <w:szCs w:val="22"/>
          <w:lang w:val="es-ES"/>
        </w:rPr>
      </w:pPr>
    </w:p>
    <w:p w:rsidR="00CD4DAB" w:rsidRPr="00CD4DAB" w:rsidRDefault="00CD4DAB" w:rsidP="00CD4DAB">
      <w:pPr>
        <w:spacing w:after="0"/>
        <w:rPr>
          <w:rFonts w:ascii="Source Sans Pro" w:hAnsi="Source Sans Pro"/>
          <w:sz w:val="22"/>
          <w:szCs w:val="22"/>
          <w:lang w:val="es-ES"/>
        </w:rPr>
      </w:pPr>
    </w:p>
    <w:p w:rsidR="00217732" w:rsidRPr="00CD4DAB" w:rsidRDefault="00217732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>DECLARA EXPRESAMENTE que, caso de resultar este licitador adjudicatario del contrato de servicios objeto de la pres</w:t>
      </w:r>
      <w:r w:rsidR="006C7C35">
        <w:rPr>
          <w:rFonts w:ascii="Source Sans Pro" w:hAnsi="Source Sans Pro" w:cs="Arial"/>
          <w:sz w:val="22"/>
          <w:szCs w:val="22"/>
          <w:lang w:val="es-ES"/>
        </w:rPr>
        <w:t>ente licitación, SE COMPROMETE</w:t>
      </w:r>
      <w:r w:rsidRPr="00CD4DAB">
        <w:rPr>
          <w:rFonts w:ascii="Source Sans Pro" w:hAnsi="Source Sans Pro" w:cs="Arial"/>
          <w:sz w:val="22"/>
          <w:szCs w:val="22"/>
          <w:lang w:val="es-ES"/>
        </w:rPr>
        <w:t xml:space="preserve"> </w:t>
      </w:r>
      <w:r w:rsidR="006C7C35" w:rsidRPr="004B7D51">
        <w:rPr>
          <w:rFonts w:ascii="Source Sans Pro" w:hAnsi="Source Sans Pro"/>
          <w:sz w:val="21"/>
          <w:szCs w:val="21"/>
        </w:rPr>
        <w:t>a la creación y</w:t>
      </w:r>
      <w:r w:rsidR="006C7C35">
        <w:rPr>
          <w:rFonts w:ascii="Source Sans Pro" w:hAnsi="Source Sans Pro"/>
          <w:sz w:val="21"/>
          <w:szCs w:val="21"/>
        </w:rPr>
        <w:t xml:space="preserve"> </w:t>
      </w:r>
      <w:r w:rsidR="006C7C35" w:rsidRPr="004B7D51">
        <w:rPr>
          <w:rFonts w:ascii="Source Sans Pro" w:hAnsi="Source Sans Pro"/>
          <w:sz w:val="21"/>
          <w:szCs w:val="21"/>
        </w:rPr>
        <w:t>mantenimiento de un espacio virtual de gestión documental e intercambio de información</w:t>
      </w:r>
      <w:r w:rsidR="006C7C35">
        <w:rPr>
          <w:rFonts w:ascii="Source Sans Pro" w:hAnsi="Source Sans Pro"/>
          <w:sz w:val="21"/>
          <w:szCs w:val="21"/>
        </w:rPr>
        <w:t xml:space="preserve"> </w:t>
      </w:r>
      <w:r w:rsidR="006C7C35" w:rsidRPr="004B7D51">
        <w:rPr>
          <w:rFonts w:ascii="Source Sans Pro" w:hAnsi="Source Sans Pro"/>
          <w:sz w:val="21"/>
          <w:szCs w:val="21"/>
        </w:rPr>
        <w:t>específico para las actuaciones que se licitan</w:t>
      </w:r>
      <w:r w:rsidR="006C7C35">
        <w:rPr>
          <w:rFonts w:ascii="Source Sans Pro" w:hAnsi="Source Sans Pro"/>
          <w:sz w:val="21"/>
          <w:szCs w:val="21"/>
        </w:rPr>
        <w:t>. Este servicio debe de estar disponible para su consulta en el plazo de un mes desde el inicio del contrato.</w:t>
      </w:r>
    </w:p>
    <w:p w:rsidR="00217732" w:rsidRPr="00CD4DAB" w:rsidRDefault="00217732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217732" w:rsidRPr="00CD4DAB" w:rsidRDefault="00217732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217732" w:rsidRDefault="00217732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>Y para que conste, a efectos de lo dispuesto en el Pliego de Cláusulas Administrativas Particulares que rige para la presente licitación, firma la presente declaración</w:t>
      </w:r>
    </w:p>
    <w:p w:rsidR="00CD4DAB" w:rsidRPr="00CD4DAB" w:rsidRDefault="00CD4DAB" w:rsidP="00CD4DAB">
      <w:pPr>
        <w:spacing w:after="0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6C7C35" w:rsidRDefault="006C7C35" w:rsidP="00CD4DAB">
      <w:pPr>
        <w:spacing w:after="0"/>
        <w:ind w:left="2832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6C7C35" w:rsidRDefault="006C7C35" w:rsidP="00CD4DAB">
      <w:pPr>
        <w:spacing w:after="0"/>
        <w:ind w:left="2832"/>
        <w:contextualSpacing/>
        <w:rPr>
          <w:rFonts w:ascii="Source Sans Pro" w:hAnsi="Source Sans Pro" w:cs="Arial"/>
          <w:sz w:val="22"/>
          <w:szCs w:val="22"/>
          <w:lang w:val="es-ES"/>
        </w:rPr>
      </w:pPr>
    </w:p>
    <w:p w:rsidR="00217732" w:rsidRPr="00CD4DAB" w:rsidRDefault="00217732" w:rsidP="00CD4DAB">
      <w:pPr>
        <w:spacing w:after="0"/>
        <w:ind w:left="2832"/>
        <w:contextualSpacing/>
        <w:rPr>
          <w:rFonts w:ascii="Source Sans Pro" w:hAnsi="Source Sans Pro" w:cs="Arial"/>
          <w:sz w:val="22"/>
          <w:szCs w:val="22"/>
          <w:lang w:val="es-ES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 xml:space="preserve">En </w:t>
      </w:r>
      <w:r w:rsidR="00B73423">
        <w:rPr>
          <w:rFonts w:ascii="Source Sans Pro" w:hAnsi="Source Sans Pro" w:cs="Arial"/>
          <w:sz w:val="22"/>
          <w:szCs w:val="22"/>
          <w:lang w:val="es-ES"/>
        </w:rPr>
        <w:t>…</w:t>
      </w:r>
      <w:r w:rsidRPr="00CD4DAB">
        <w:rPr>
          <w:rFonts w:ascii="Source Sans Pro" w:hAnsi="Source Sans Pro" w:cs="Arial"/>
          <w:sz w:val="22"/>
          <w:szCs w:val="22"/>
          <w:lang w:val="es-ES"/>
        </w:rPr>
        <w:t xml:space="preserve">.............. a </w:t>
      </w:r>
      <w:r w:rsidR="003B286F">
        <w:rPr>
          <w:rFonts w:ascii="Source Sans Pro" w:hAnsi="Source Sans Pro" w:cs="Arial"/>
          <w:sz w:val="22"/>
          <w:szCs w:val="22"/>
          <w:lang w:val="es-ES"/>
        </w:rPr>
        <w:t>......... de ........... de 2023</w:t>
      </w:r>
    </w:p>
    <w:p w:rsidR="00217732" w:rsidRPr="00CD4DAB" w:rsidRDefault="00217732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</w:p>
    <w:p w:rsidR="00217732" w:rsidRPr="00CD4DAB" w:rsidRDefault="00217732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>EL REPRESENTANTE DEL LICITADOR</w:t>
      </w:r>
    </w:p>
    <w:p w:rsidR="00217732" w:rsidRDefault="00217732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</w:p>
    <w:p w:rsidR="00CD4DAB" w:rsidRDefault="00CD4DAB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</w:p>
    <w:p w:rsidR="006C7C35" w:rsidRPr="00CD4DAB" w:rsidRDefault="006C7C35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</w:p>
    <w:p w:rsidR="00217732" w:rsidRPr="00CD4DAB" w:rsidRDefault="00217732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</w:p>
    <w:p w:rsidR="00364663" w:rsidRPr="00CD4DAB" w:rsidRDefault="00217732" w:rsidP="00CD4DAB">
      <w:pPr>
        <w:spacing w:after="0"/>
        <w:contextualSpacing/>
        <w:jc w:val="center"/>
        <w:rPr>
          <w:rFonts w:ascii="Source Sans Pro" w:hAnsi="Source Sans Pro" w:cs="Arial"/>
          <w:sz w:val="22"/>
          <w:szCs w:val="22"/>
          <w:lang w:val="es-ES"/>
        </w:rPr>
      </w:pPr>
      <w:r w:rsidRPr="00CD4DAB">
        <w:rPr>
          <w:rFonts w:ascii="Source Sans Pro" w:hAnsi="Source Sans Pro" w:cs="Arial"/>
          <w:sz w:val="22"/>
          <w:szCs w:val="22"/>
          <w:lang w:val="es-ES"/>
        </w:rPr>
        <w:t>Fdo.: (Nombre y apellidos)</w:t>
      </w:r>
    </w:p>
    <w:sectPr w:rsidR="00364663" w:rsidRPr="00CD4DAB" w:rsidSect="00CD4DA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2268" w:right="1247" w:bottom="1134" w:left="1247" w:header="851" w:footer="567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65B4C" w:rsidRDefault="00765B4C" w:rsidP="001E46D4">
      <w:r>
        <w:separator/>
      </w:r>
    </w:p>
  </w:endnote>
  <w:endnote w:type="continuationSeparator" w:id="0">
    <w:p w:rsidR="00765B4C" w:rsidRDefault="00765B4C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ras Md BT">
    <w:altName w:val="Times New Roman"/>
    <w:charset w:val="00"/>
    <w:family w:val="swiss"/>
    <w:pitch w:val="variable"/>
    <w:sig w:usb0="00000087" w:usb1="00000000" w:usb2="00000000" w:usb3="00000000" w:csb0="0000001B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NewsGotT">
    <w:altName w:val="Times New Roman"/>
    <w:charset w:val="00"/>
    <w:family w:val="auto"/>
    <w:pitch w:val="variable"/>
    <w:sig w:usb0="00000001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ews Gothic Std">
    <w:altName w:val="Calibri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06401469"/>
      <w:docPartObj>
        <w:docPartGallery w:val="Page Numbers (Bottom of Page)"/>
        <w:docPartUnique/>
      </w:docPartObj>
    </w:sdtPr>
    <w:sdtEndPr/>
    <w:sdtContent>
      <w:p w:rsidR="00414927" w:rsidRDefault="00414927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4DAB" w:rsidRPr="00CD4DAB">
          <w:rPr>
            <w:noProof/>
            <w:lang w:val="es-ES"/>
          </w:rPr>
          <w:t>2</w:t>
        </w:r>
        <w:r>
          <w:fldChar w:fldCharType="end"/>
        </w:r>
      </w:p>
    </w:sdtContent>
  </w:sdt>
  <w:p w:rsidR="00414927" w:rsidRPr="0027689B" w:rsidRDefault="004B030E">
    <w:pPr>
      <w:pStyle w:val="Piedepgina"/>
      <w:rPr>
        <w:rFonts w:ascii="Noto Sans HK" w:hAnsi="Noto Sans HK"/>
      </w:rPr>
    </w:pPr>
    <w:r>
      <w:rPr>
        <w:rFonts w:ascii="Noto Sans HK" w:hAnsi="Noto Sans HK"/>
        <w:szCs w:val="16"/>
        <w:lang w:val="es-ES"/>
      </w:rPr>
      <w:t xml:space="preserve"> </w:t>
    </w:r>
    <w:r w:rsidRPr="00AC0FE4">
      <w:rPr>
        <w:rFonts w:ascii="Noto Sans HK" w:hAnsi="Noto Sans HK"/>
        <w:szCs w:val="16"/>
        <w:lang w:val="es-ES"/>
      </w:rPr>
      <w:t xml:space="preserve">Criterios Adjudicación </w:t>
    </w:r>
    <w:r w:rsidR="00AC0FE4" w:rsidRPr="00AC0FE4">
      <w:rPr>
        <w:rFonts w:ascii="Noto Sans HK" w:hAnsi="Noto Sans HK"/>
        <w:szCs w:val="16"/>
        <w:lang w:val="es-ES"/>
      </w:rPr>
      <w:t>C5010/21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15589463"/>
      <w:docPartObj>
        <w:docPartGallery w:val="Page Numbers (Bottom of Page)"/>
        <w:docPartUnique/>
      </w:docPartObj>
    </w:sdtPr>
    <w:sdtEndPr/>
    <w:sdtContent>
      <w:p w:rsidR="003F51D9" w:rsidRPr="0027689B" w:rsidRDefault="00CF418B" w:rsidP="003F51D9">
        <w:pPr>
          <w:pStyle w:val="Piedepgina"/>
          <w:rPr>
            <w:rFonts w:ascii="Noto Sans HK" w:hAnsi="Noto Sans HK"/>
          </w:rPr>
        </w:pPr>
        <w:r w:rsidRPr="00AC0FE4">
          <w:rPr>
            <w:rFonts w:ascii="Noto Sans HK" w:hAnsi="Noto Sans HK"/>
            <w:szCs w:val="16"/>
            <w:lang w:val="es-ES"/>
          </w:rPr>
          <w:t>Criterios Adjudicación</w:t>
        </w:r>
        <w:r w:rsidR="003F51D9" w:rsidRPr="00AC0FE4">
          <w:rPr>
            <w:rFonts w:ascii="Noto Sans HK" w:hAnsi="Noto Sans HK"/>
            <w:szCs w:val="16"/>
            <w:lang w:val="es-ES"/>
          </w:rPr>
          <w:t xml:space="preserve">  </w:t>
        </w:r>
        <w:r w:rsidR="00AC0FE4" w:rsidRPr="00AC0FE4">
          <w:rPr>
            <w:rFonts w:ascii="Noto Sans HK" w:hAnsi="Noto Sans HK"/>
            <w:szCs w:val="16"/>
            <w:lang w:val="es-ES"/>
          </w:rPr>
          <w:t>CC5010/21</w:t>
        </w:r>
      </w:p>
      <w:p w:rsidR="00414927" w:rsidRDefault="00414927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85F3F" w:rsidRPr="00485F3F">
          <w:rPr>
            <w:noProof/>
            <w:lang w:val="es-ES"/>
          </w:rPr>
          <w:t>7</w:t>
        </w:r>
        <w:r>
          <w:fldChar w:fldCharType="end"/>
        </w:r>
      </w:p>
    </w:sdtContent>
  </w:sdt>
  <w:p w:rsidR="00414927" w:rsidRDefault="00414927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4927" w:rsidRPr="00CD4DAB" w:rsidRDefault="00485F3F">
    <w:pPr>
      <w:pStyle w:val="Piedepgina"/>
      <w:rPr>
        <w:rFonts w:ascii="Noto Sans HK" w:hAnsi="Noto Sans HK"/>
        <w:lang w:val="es-ES"/>
      </w:rPr>
    </w:pPr>
    <w:r>
      <w:rPr>
        <w:rFonts w:ascii="Noto Sans HK" w:hAnsi="Noto Sans HK"/>
        <w:szCs w:val="16"/>
        <w:lang w:val="es-ES"/>
      </w:rPr>
      <w:t>Anexo</w:t>
    </w:r>
    <w:r w:rsidR="00CD4DAB">
      <w:rPr>
        <w:rFonts w:ascii="Noto Sans HK" w:hAnsi="Noto Sans HK"/>
        <w:szCs w:val="16"/>
        <w:lang w:val="es-ES"/>
      </w:rPr>
      <w:t xml:space="preserve"> </w:t>
    </w:r>
    <w:r w:rsidR="006C7C35">
      <w:rPr>
        <w:rFonts w:ascii="Noto Sans HK" w:hAnsi="Noto Sans HK"/>
        <w:szCs w:val="16"/>
        <w:lang w:val="es-ES"/>
      </w:rPr>
      <w:t>–</w:t>
    </w:r>
    <w:r w:rsidR="00CD4DAB">
      <w:rPr>
        <w:rFonts w:ascii="Noto Sans HK" w:hAnsi="Noto Sans HK"/>
        <w:szCs w:val="16"/>
        <w:lang w:val="es-ES"/>
      </w:rPr>
      <w:t xml:space="preserve"> </w:t>
    </w:r>
    <w:r w:rsidR="006C7C35">
      <w:rPr>
        <w:rFonts w:ascii="Noto Sans HK" w:hAnsi="Noto Sans HK"/>
        <w:szCs w:val="16"/>
        <w:lang w:val="es-ES"/>
      </w:rPr>
      <w:t>Seguimiento Virtual Documentación.</w:t>
    </w:r>
    <w:r w:rsidR="002F6131" w:rsidRPr="00AC0FE4">
      <w:rPr>
        <w:rFonts w:ascii="Noto Sans HK" w:hAnsi="Noto Sans HK"/>
        <w:szCs w:val="16"/>
        <w:lang w:val="es-ES"/>
      </w:rPr>
      <w:t xml:space="preserve">  </w:t>
    </w:r>
    <w:r w:rsidR="003B286F" w:rsidRPr="003B286F">
      <w:rPr>
        <w:rFonts w:ascii="Noto Sans HK" w:hAnsi="Noto Sans HK"/>
        <w:szCs w:val="16"/>
        <w:lang w:val="es-ES"/>
      </w:rPr>
      <w:t>CC</w:t>
    </w:r>
    <w:r w:rsidR="009C0C08">
      <w:rPr>
        <w:rFonts w:ascii="Noto Sans HK" w:hAnsi="Noto Sans HK"/>
        <w:szCs w:val="16"/>
        <w:lang w:val="es-ES"/>
      </w:rPr>
      <w:t xml:space="preserve"> </w:t>
    </w:r>
    <w:r w:rsidR="009C0C08" w:rsidRPr="009C0C08">
      <w:rPr>
        <w:rFonts w:ascii="Noto Sans HK" w:hAnsi="Noto Sans HK"/>
        <w:szCs w:val="16"/>
        <w:highlight w:val="green"/>
        <w:lang w:val="es-ES"/>
      </w:rPr>
      <w:t>-----</w:t>
    </w:r>
    <w:r w:rsidR="003B286F" w:rsidRPr="009C0C08">
      <w:rPr>
        <w:rFonts w:ascii="Noto Sans HK" w:hAnsi="Noto Sans HK"/>
        <w:szCs w:val="16"/>
        <w:highlight w:val="green"/>
        <w:lang w:val="es-ES"/>
      </w:rPr>
      <w:t>.</w:t>
    </w:r>
    <w:r w:rsidR="003B286F" w:rsidRPr="003B286F">
      <w:rPr>
        <w:rFonts w:ascii="Noto Sans HK" w:hAnsi="Noto Sans HK"/>
        <w:szCs w:val="16"/>
        <w:lang w:val="es-ES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65B4C" w:rsidRDefault="00765B4C" w:rsidP="001E46D4">
      <w:r>
        <w:separator/>
      </w:r>
    </w:p>
  </w:footnote>
  <w:footnote w:type="continuationSeparator" w:id="0">
    <w:p w:rsidR="00765B4C" w:rsidRDefault="00765B4C" w:rsidP="001E46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4927" w:rsidRDefault="00A25438">
    <w:pPr>
      <w:pStyle w:val="Encabezado"/>
    </w:pPr>
    <w:r>
      <w:rPr>
        <w:noProof/>
        <w:lang w:val="es-ES"/>
      </w:rPr>
      <w:drawing>
        <wp:anchor distT="0" distB="0" distL="114300" distR="114300" simplePos="0" relativeHeight="25166182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000" cy="1620000"/>
          <wp:effectExtent l="0" t="0" r="3175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abecera CARTA sucesivas hoja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721B" w:rsidRDefault="005C17EF" w:rsidP="001E46D4">
    <w:r>
      <w:rPr>
        <w:noProof/>
        <w:lang w:val="es-ES"/>
      </w:rPr>
      <w:drawing>
        <wp:anchor distT="0" distB="0" distL="114300" distR="114300" simplePos="0" relativeHeight="251659776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000" cy="1620000"/>
          <wp:effectExtent l="0" t="0" r="3175" b="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cabecera CARTA sucesivas hoja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539C7" w:rsidRDefault="004716D2" w:rsidP="001539C7">
    <w:pPr>
      <w:pStyle w:val="Encabezado"/>
    </w:pPr>
    <w:r>
      <w:rPr>
        <w:noProof/>
        <w:lang w:val="es-ES"/>
      </w:rPr>
      <mc:AlternateContent>
        <mc:Choice Requires="wpg">
          <w:drawing>
            <wp:anchor distT="0" distB="0" distL="114300" distR="114300" simplePos="0" relativeHeight="251662848" behindDoc="0" locked="0" layoutInCell="1" allowOverlap="1">
              <wp:simplePos x="0" y="0"/>
              <wp:positionH relativeFrom="page">
                <wp:posOffset>351155</wp:posOffset>
              </wp:positionH>
              <wp:positionV relativeFrom="paragraph">
                <wp:posOffset>327660</wp:posOffset>
              </wp:positionV>
              <wp:extent cx="6858000" cy="416560"/>
              <wp:effectExtent l="0" t="0" r="0" b="2540"/>
              <wp:wrapSquare wrapText="bothSides"/>
              <wp:docPr id="114" name="Grupo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858000" cy="416560"/>
                        <a:chOff x="0" y="0"/>
                        <a:chExt cx="6858000" cy="416560"/>
                      </a:xfrm>
                    </wpg:grpSpPr>
                    <pic:pic xmlns:pic="http://schemas.openxmlformats.org/drawingml/2006/picture">
                      <pic:nvPicPr>
                        <pic:cNvPr id="115" name="Imagen 5"/>
                        <pic:cNvPicPr/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40284"/>
                        <a:stretch/>
                      </pic:blipFill>
                      <pic:spPr bwMode="auto">
                        <a:xfrm>
                          <a:off x="0" y="0"/>
                          <a:ext cx="3714750" cy="416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6" name="Imagen 2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848100" y="0"/>
                          <a:ext cx="3009900" cy="3403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2529424" id="Grupo 114" o:spid="_x0000_s1026" style="position:absolute;margin-left:27.65pt;margin-top:25.8pt;width:540pt;height:32.8pt;z-index:251662848;mso-position-horizontal-relative:page" coordsize="68580,41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5" o:spid="_x0000_s1027" type="#_x0000_t75" style="position:absolute;width:37147;height:4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">
                <v:imagedata r:id="rId3" o:title="" cropright="26401f"/>
              </v:shape>
              <v:shape id="Imagen 2" o:spid="_x0000_s1028" type="#_x0000_t75" style="position:absolute;left:38481;width:30099;height:34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">
                <v:imagedata r:id="rId4" o:title=""/>
                <v:path arrowok="t"/>
              </v:shape>
              <w10:wrap type="square" anchorx="page"/>
            </v:group>
          </w:pict>
        </mc:Fallback>
      </mc:AlternateContent>
    </w:r>
  </w:p>
  <w:p w:rsidR="00B5721B" w:rsidRPr="001539C7" w:rsidRDefault="00B5721B" w:rsidP="001539C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F845BA"/>
    <w:multiLevelType w:val="singleLevel"/>
    <w:tmpl w:val="0C0A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1" w15:restartNumberingAfterBreak="0">
    <w:nsid w:val="0A004445"/>
    <w:multiLevelType w:val="singleLevel"/>
    <w:tmpl w:val="0C0A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" w15:restartNumberingAfterBreak="0">
    <w:nsid w:val="0A6F7008"/>
    <w:multiLevelType w:val="singleLevel"/>
    <w:tmpl w:val="0C0A0015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" w15:restartNumberingAfterBreak="0">
    <w:nsid w:val="17802C23"/>
    <w:multiLevelType w:val="singleLevel"/>
    <w:tmpl w:val="0C0A000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</w:abstractNum>
  <w:abstractNum w:abstractNumId="4" w15:restartNumberingAfterBreak="0">
    <w:nsid w:val="1E6D7EBA"/>
    <w:multiLevelType w:val="multilevel"/>
    <w:tmpl w:val="3ED83754"/>
    <w:lvl w:ilvl="0">
      <w:start w:val="3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  <w:b/>
      </w:rPr>
    </w:lvl>
  </w:abstractNum>
  <w:abstractNum w:abstractNumId="5" w15:restartNumberingAfterBreak="0">
    <w:nsid w:val="228175E1"/>
    <w:multiLevelType w:val="hybridMultilevel"/>
    <w:tmpl w:val="E848A87E"/>
    <w:lvl w:ilvl="0" w:tplc="65B43E86">
      <w:start w:val="1"/>
      <w:numFmt w:val="lowerLetter"/>
      <w:lvlText w:val="%1)"/>
      <w:lvlJc w:val="left"/>
      <w:pPr>
        <w:ind w:left="454" w:hanging="454"/>
      </w:pPr>
      <w:rPr>
        <w:rFonts w:cs="Times New Roman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2C24272D"/>
    <w:multiLevelType w:val="multilevel"/>
    <w:tmpl w:val="2FE6D8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05"/>
        </w:tabs>
        <w:ind w:left="705" w:hanging="705"/>
      </w:pPr>
      <w:rPr>
        <w:rFonts w:cs="Times New Roman" w:hint="default"/>
        <w:b/>
      </w:rPr>
    </w:lvl>
    <w:lvl w:ilvl="2">
      <w:start w:val="3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  <w:b/>
      </w:rPr>
    </w:lvl>
  </w:abstractNum>
  <w:abstractNum w:abstractNumId="7" w15:restartNumberingAfterBreak="0">
    <w:nsid w:val="2D194CEA"/>
    <w:multiLevelType w:val="hybridMultilevel"/>
    <w:tmpl w:val="B54A61DA"/>
    <w:lvl w:ilvl="0" w:tplc="878EBAFA">
      <w:start w:val="1"/>
      <w:numFmt w:val="lowerLetter"/>
      <w:lvlText w:val="%1)"/>
      <w:lvlJc w:val="left"/>
      <w:pPr>
        <w:ind w:left="454" w:hanging="454"/>
      </w:pPr>
      <w:rPr>
        <w:rFonts w:cs="Times New Roman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2DF6028A"/>
    <w:multiLevelType w:val="hybridMultilevel"/>
    <w:tmpl w:val="F05A6D5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994FFC"/>
    <w:multiLevelType w:val="multilevel"/>
    <w:tmpl w:val="247E82E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915"/>
        </w:tabs>
        <w:ind w:left="915" w:hanging="915"/>
      </w:pPr>
      <w:rPr>
        <w:rFonts w:cs="Times New Roman" w:hint="default"/>
        <w:b/>
        <w:i w:val="0"/>
      </w:rPr>
    </w:lvl>
    <w:lvl w:ilvl="2">
      <w:start w:val="3"/>
      <w:numFmt w:val="decimal"/>
      <w:isLgl/>
      <w:lvlText w:val="%1.%2.%3."/>
      <w:lvlJc w:val="left"/>
      <w:pPr>
        <w:tabs>
          <w:tab w:val="num" w:pos="915"/>
        </w:tabs>
        <w:ind w:left="915" w:hanging="915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915"/>
        </w:tabs>
        <w:ind w:left="915" w:hanging="915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0" w15:restartNumberingAfterBreak="0">
    <w:nsid w:val="3B29593B"/>
    <w:multiLevelType w:val="singleLevel"/>
    <w:tmpl w:val="76480E3E"/>
    <w:lvl w:ilvl="0">
      <w:start w:val="1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hAnsi="Times New Roman" w:hint="default"/>
      </w:rPr>
    </w:lvl>
  </w:abstractNum>
  <w:abstractNum w:abstractNumId="11" w15:restartNumberingAfterBreak="0">
    <w:nsid w:val="3B6A0A40"/>
    <w:multiLevelType w:val="singleLevel"/>
    <w:tmpl w:val="C3647A2E"/>
    <w:lvl w:ilvl="0">
      <w:start w:val="1"/>
      <w:numFmt w:val="lowerLetter"/>
      <w:lvlText w:val="%1)"/>
      <w:lvlJc w:val="left"/>
      <w:pPr>
        <w:tabs>
          <w:tab w:val="num" w:pos="450"/>
        </w:tabs>
        <w:ind w:left="450" w:hanging="450"/>
      </w:pPr>
      <w:rPr>
        <w:rFonts w:cs="Times New Roman" w:hint="default"/>
      </w:rPr>
    </w:lvl>
  </w:abstractNum>
  <w:abstractNum w:abstractNumId="12" w15:restartNumberingAfterBreak="0">
    <w:nsid w:val="3EB31A3E"/>
    <w:multiLevelType w:val="singleLevel"/>
    <w:tmpl w:val="D752F99E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</w:abstractNum>
  <w:abstractNum w:abstractNumId="13" w15:restartNumberingAfterBreak="0">
    <w:nsid w:val="43526574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43D461AA"/>
    <w:multiLevelType w:val="singleLevel"/>
    <w:tmpl w:val="F084B686"/>
    <w:lvl w:ilvl="0">
      <w:start w:val="1"/>
      <w:numFmt w:val="lowerLetter"/>
      <w:lvlText w:val="%1)"/>
      <w:lvlJc w:val="left"/>
      <w:pPr>
        <w:tabs>
          <w:tab w:val="num" w:pos="435"/>
        </w:tabs>
        <w:ind w:left="435" w:hanging="435"/>
      </w:pPr>
      <w:rPr>
        <w:rFonts w:cs="Times New Roman" w:hint="default"/>
      </w:rPr>
    </w:lvl>
  </w:abstractNum>
  <w:abstractNum w:abstractNumId="15" w15:restartNumberingAfterBreak="0">
    <w:nsid w:val="445E0F0D"/>
    <w:multiLevelType w:val="singleLevel"/>
    <w:tmpl w:val="DC4ABFDA"/>
    <w:lvl w:ilvl="0">
      <w:start w:val="1"/>
      <w:numFmt w:val="lowerLetter"/>
      <w:lvlText w:val="%1)"/>
      <w:lvlJc w:val="left"/>
      <w:pPr>
        <w:tabs>
          <w:tab w:val="num" w:pos="757"/>
        </w:tabs>
        <w:ind w:left="737" w:hanging="340"/>
      </w:pPr>
      <w:rPr>
        <w:rFonts w:cs="Times New Roman"/>
      </w:rPr>
    </w:lvl>
  </w:abstractNum>
  <w:abstractNum w:abstractNumId="16" w15:restartNumberingAfterBreak="0">
    <w:nsid w:val="760B441A"/>
    <w:multiLevelType w:val="hybridMultilevel"/>
    <w:tmpl w:val="B1D4A2D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81F09FC"/>
    <w:multiLevelType w:val="hybridMultilevel"/>
    <w:tmpl w:val="85629CEA"/>
    <w:lvl w:ilvl="0" w:tplc="C4E2B612">
      <w:numFmt w:val="bullet"/>
      <w:lvlText w:val="-"/>
      <w:lvlJc w:val="left"/>
      <w:pPr>
        <w:tabs>
          <w:tab w:val="num" w:pos="2136"/>
        </w:tabs>
        <w:ind w:left="2136" w:hanging="360"/>
      </w:pPr>
      <w:rPr>
        <w:rFonts w:ascii="Times New Roman" w:hAnsi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2856"/>
        </w:tabs>
        <w:ind w:left="2856" w:hanging="360"/>
      </w:pPr>
      <w:rPr>
        <w:rFonts w:ascii="Courier New" w:hAnsi="Courier New" w:hint="default"/>
      </w:rPr>
    </w:lvl>
    <w:lvl w:ilvl="2" w:tplc="0C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C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C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 w15:restartNumberingAfterBreak="0">
    <w:nsid w:val="7DDE70AA"/>
    <w:multiLevelType w:val="hybridMultilevel"/>
    <w:tmpl w:val="26968B4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3"/>
  </w:num>
  <w:num w:numId="3">
    <w:abstractNumId w:val="15"/>
  </w:num>
  <w:num w:numId="4">
    <w:abstractNumId w:val="6"/>
  </w:num>
  <w:num w:numId="5">
    <w:abstractNumId w:val="14"/>
  </w:num>
  <w:num w:numId="6">
    <w:abstractNumId w:val="10"/>
  </w:num>
  <w:num w:numId="7">
    <w:abstractNumId w:val="0"/>
  </w:num>
  <w:num w:numId="8">
    <w:abstractNumId w:val="11"/>
  </w:num>
  <w:num w:numId="9">
    <w:abstractNumId w:val="4"/>
  </w:num>
  <w:num w:numId="10">
    <w:abstractNumId w:val="12"/>
  </w:num>
  <w:num w:numId="11">
    <w:abstractNumId w:val="7"/>
  </w:num>
  <w:num w:numId="12">
    <w:abstractNumId w:val="5"/>
  </w:num>
  <w:num w:numId="13">
    <w:abstractNumId w:val="9"/>
  </w:num>
  <w:num w:numId="14">
    <w:abstractNumId w:val="2"/>
  </w:num>
  <w:num w:numId="15">
    <w:abstractNumId w:val="8"/>
  </w:num>
  <w:num w:numId="16">
    <w:abstractNumId w:val="16"/>
  </w:num>
  <w:num w:numId="17">
    <w:abstractNumId w:val="1"/>
  </w:num>
  <w:num w:numId="18">
    <w:abstractNumId w:val="13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8"/>
  <w:hyphenationZone w:val="425"/>
  <w:evenAndOddHeader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423F"/>
    <w:rsid w:val="00000E8E"/>
    <w:rsid w:val="000022A6"/>
    <w:rsid w:val="00014A9B"/>
    <w:rsid w:val="00053BA2"/>
    <w:rsid w:val="00094DF2"/>
    <w:rsid w:val="000A52BE"/>
    <w:rsid w:val="00107C33"/>
    <w:rsid w:val="001539C7"/>
    <w:rsid w:val="0015428F"/>
    <w:rsid w:val="00163453"/>
    <w:rsid w:val="00164FAD"/>
    <w:rsid w:val="0017540B"/>
    <w:rsid w:val="00184C6A"/>
    <w:rsid w:val="00184F5F"/>
    <w:rsid w:val="001C5803"/>
    <w:rsid w:val="001E262B"/>
    <w:rsid w:val="001E45DF"/>
    <w:rsid w:val="001E46D4"/>
    <w:rsid w:val="001F2D19"/>
    <w:rsid w:val="00217732"/>
    <w:rsid w:val="00254504"/>
    <w:rsid w:val="00274BC2"/>
    <w:rsid w:val="0027689B"/>
    <w:rsid w:val="00285107"/>
    <w:rsid w:val="002F4304"/>
    <w:rsid w:val="002F6131"/>
    <w:rsid w:val="00317AED"/>
    <w:rsid w:val="0032181E"/>
    <w:rsid w:val="00322D5C"/>
    <w:rsid w:val="0032657B"/>
    <w:rsid w:val="00334C42"/>
    <w:rsid w:val="00364663"/>
    <w:rsid w:val="0037770E"/>
    <w:rsid w:val="003B286F"/>
    <w:rsid w:val="003B5FD3"/>
    <w:rsid w:val="003C1D62"/>
    <w:rsid w:val="003C3BCA"/>
    <w:rsid w:val="003E0A32"/>
    <w:rsid w:val="003F51D9"/>
    <w:rsid w:val="00414927"/>
    <w:rsid w:val="004716D2"/>
    <w:rsid w:val="00485F3F"/>
    <w:rsid w:val="004A7138"/>
    <w:rsid w:val="004B030E"/>
    <w:rsid w:val="004B42CA"/>
    <w:rsid w:val="004D12EC"/>
    <w:rsid w:val="004D36FD"/>
    <w:rsid w:val="004E444C"/>
    <w:rsid w:val="004F2060"/>
    <w:rsid w:val="004F5F36"/>
    <w:rsid w:val="00503F91"/>
    <w:rsid w:val="00505F11"/>
    <w:rsid w:val="00522C58"/>
    <w:rsid w:val="0054446A"/>
    <w:rsid w:val="00546C65"/>
    <w:rsid w:val="00557854"/>
    <w:rsid w:val="00567731"/>
    <w:rsid w:val="005C17EF"/>
    <w:rsid w:val="005E5811"/>
    <w:rsid w:val="00695D6C"/>
    <w:rsid w:val="006A7D46"/>
    <w:rsid w:val="006B423F"/>
    <w:rsid w:val="006B67EE"/>
    <w:rsid w:val="006C7C35"/>
    <w:rsid w:val="007122A8"/>
    <w:rsid w:val="007352BE"/>
    <w:rsid w:val="00765B4C"/>
    <w:rsid w:val="0077045D"/>
    <w:rsid w:val="007B0E3A"/>
    <w:rsid w:val="008245E9"/>
    <w:rsid w:val="0084569F"/>
    <w:rsid w:val="00855533"/>
    <w:rsid w:val="008A3D1C"/>
    <w:rsid w:val="008F453E"/>
    <w:rsid w:val="009179EF"/>
    <w:rsid w:val="00923B83"/>
    <w:rsid w:val="00944AC1"/>
    <w:rsid w:val="0095300B"/>
    <w:rsid w:val="009C0C08"/>
    <w:rsid w:val="009D6723"/>
    <w:rsid w:val="009F0CDC"/>
    <w:rsid w:val="00A07932"/>
    <w:rsid w:val="00A11267"/>
    <w:rsid w:val="00A2043B"/>
    <w:rsid w:val="00A237A0"/>
    <w:rsid w:val="00A25438"/>
    <w:rsid w:val="00A264ED"/>
    <w:rsid w:val="00A47F9F"/>
    <w:rsid w:val="00A7420B"/>
    <w:rsid w:val="00A744AE"/>
    <w:rsid w:val="00A772E8"/>
    <w:rsid w:val="00AB2FFC"/>
    <w:rsid w:val="00AC0FE4"/>
    <w:rsid w:val="00AF1340"/>
    <w:rsid w:val="00AF3E08"/>
    <w:rsid w:val="00B10334"/>
    <w:rsid w:val="00B40BF2"/>
    <w:rsid w:val="00B51604"/>
    <w:rsid w:val="00B5721B"/>
    <w:rsid w:val="00B73423"/>
    <w:rsid w:val="00B901C9"/>
    <w:rsid w:val="00B943F1"/>
    <w:rsid w:val="00BD1542"/>
    <w:rsid w:val="00CC38C5"/>
    <w:rsid w:val="00CD359A"/>
    <w:rsid w:val="00CD4DAB"/>
    <w:rsid w:val="00CF04CC"/>
    <w:rsid w:val="00CF418B"/>
    <w:rsid w:val="00D00BB6"/>
    <w:rsid w:val="00D01011"/>
    <w:rsid w:val="00D629C0"/>
    <w:rsid w:val="00DD4AB6"/>
    <w:rsid w:val="00DF2E47"/>
    <w:rsid w:val="00DF5BA1"/>
    <w:rsid w:val="00DF6FCA"/>
    <w:rsid w:val="00E5068C"/>
    <w:rsid w:val="00E54583"/>
    <w:rsid w:val="00E85A2C"/>
    <w:rsid w:val="00EC372B"/>
    <w:rsid w:val="00EE6236"/>
    <w:rsid w:val="00EF695F"/>
    <w:rsid w:val="00F802AA"/>
    <w:rsid w:val="00FB1855"/>
    <w:rsid w:val="00FB2835"/>
    <w:rsid w:val="00FB5C93"/>
    <w:rsid w:val="00FD7249"/>
    <w:rsid w:val="00FE114A"/>
    <w:rsid w:val="00FE2E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64CDDDDF"/>
  <w15:chartTrackingRefBased/>
  <w15:docId w15:val="{7CA8599E-302D-4CB9-944A-D945FA23DD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>
      <w:pPr>
        <w:spacing w:after="80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2" w:semiHidden="1" w:unhideWhenUsed="1" w:qFormat="1"/>
    <w:lsdException w:name="heading 3" w:semiHidden="1" w:uiPriority="9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Body Text 2" w:uiPriority="99"/>
    <w:lsdException w:name="Body Text Indent 2" w:uiPriority="99"/>
    <w:lsdException w:name="Body Text Indent 3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E46D4"/>
    <w:pPr>
      <w:jc w:val="both"/>
    </w:pPr>
    <w:rPr>
      <w:rFonts w:ascii="Noto Sans HK" w:eastAsia="Noto Sans HK" w:hAnsi="Noto Sans HK"/>
      <w:sz w:val="19"/>
      <w:szCs w:val="19"/>
      <w:lang w:val="es-ES_tradnl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15428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9"/>
    <w:qFormat/>
    <w:rsid w:val="00B51604"/>
    <w:pPr>
      <w:keepNext/>
      <w:spacing w:before="240" w:after="60"/>
      <w:jc w:val="left"/>
      <w:outlineLvl w:val="2"/>
    </w:pPr>
    <w:rPr>
      <w:rFonts w:ascii="Arial" w:eastAsia="Times New Roman" w:hAnsi="Arial" w:cs="Arial"/>
      <w:b/>
      <w:bCs/>
      <w:sz w:val="26"/>
      <w:szCs w:val="26"/>
      <w:lang w:val="en-US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485F3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pPr>
      <w:spacing w:after="0"/>
      <w:jc w:val="left"/>
    </w:pPr>
  </w:style>
  <w:style w:type="paragraph" w:styleId="Piedepgina">
    <w:name w:val="footer"/>
    <w:basedOn w:val="Normal"/>
    <w:link w:val="PiedepginaCar"/>
    <w:uiPriority w:val="99"/>
    <w:pPr>
      <w:spacing w:after="0"/>
      <w:jc w:val="left"/>
    </w:pPr>
    <w:rPr>
      <w:rFonts w:ascii="Eras Md BT" w:hAnsi="Eras Md BT"/>
      <w:w w:val="80"/>
      <w:sz w:val="16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color w:val="808080"/>
    </w:rPr>
  </w:style>
  <w:style w:type="character" w:customStyle="1" w:styleId="PiedepginaCar">
    <w:name w:val="Pie de página Car"/>
    <w:basedOn w:val="Fuentedeprrafopredeter"/>
    <w:link w:val="Piedepgina"/>
    <w:uiPriority w:val="99"/>
    <w:rsid w:val="00414927"/>
    <w:rPr>
      <w:rFonts w:ascii="Eras Md BT" w:eastAsia="Noto Sans HK" w:hAnsi="Eras Md BT"/>
      <w:w w:val="80"/>
      <w:sz w:val="16"/>
      <w:szCs w:val="19"/>
      <w:lang w:val="es-ES_tradnl"/>
    </w:rPr>
  </w:style>
  <w:style w:type="character" w:customStyle="1" w:styleId="Ttulo3Car">
    <w:name w:val="Título 3 Car"/>
    <w:basedOn w:val="Fuentedeprrafopredeter"/>
    <w:link w:val="Ttulo3"/>
    <w:uiPriority w:val="99"/>
    <w:rsid w:val="00B51604"/>
    <w:rPr>
      <w:rFonts w:ascii="Arial" w:hAnsi="Arial" w:cs="Arial"/>
      <w:b/>
      <w:bCs/>
      <w:sz w:val="26"/>
      <w:szCs w:val="26"/>
      <w:lang w:val="en-US"/>
    </w:rPr>
  </w:style>
  <w:style w:type="paragraph" w:styleId="Textoindependiente2">
    <w:name w:val="Body Text 2"/>
    <w:basedOn w:val="Normal"/>
    <w:link w:val="Textoindependiente2Car"/>
    <w:uiPriority w:val="99"/>
    <w:rsid w:val="00B51604"/>
    <w:pPr>
      <w:tabs>
        <w:tab w:val="left" w:pos="-1440"/>
        <w:tab w:val="left" w:pos="-720"/>
        <w:tab w:val="left" w:pos="0"/>
        <w:tab w:val="left" w:pos="720"/>
        <w:tab w:val="left" w:pos="918"/>
        <w:tab w:val="left" w:pos="1122"/>
        <w:tab w:val="left" w:pos="1440"/>
        <w:tab w:val="left" w:pos="1632"/>
        <w:tab w:val="left" w:pos="2160"/>
        <w:tab w:val="left" w:pos="2880"/>
        <w:tab w:val="left" w:pos="3600"/>
        <w:tab w:val="left" w:pos="4320"/>
        <w:tab w:val="left" w:pos="5040"/>
        <w:tab w:val="left" w:pos="7200"/>
      </w:tabs>
      <w:suppressAutoHyphens/>
      <w:spacing w:after="0"/>
    </w:pPr>
    <w:rPr>
      <w:rFonts w:ascii="Comic Sans MS" w:eastAsia="Times New Roman" w:hAnsi="Comic Sans MS"/>
      <w:spacing w:val="-3"/>
      <w:sz w:val="20"/>
      <w:szCs w:val="20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B51604"/>
    <w:rPr>
      <w:rFonts w:ascii="Comic Sans MS" w:hAnsi="Comic Sans MS"/>
      <w:spacing w:val="-3"/>
      <w:lang w:val="es-ES_tradnl"/>
    </w:rPr>
  </w:style>
  <w:style w:type="character" w:customStyle="1" w:styleId="Ttulo2Car">
    <w:name w:val="Título 2 Car"/>
    <w:basedOn w:val="Fuentedeprrafopredeter"/>
    <w:link w:val="Ttulo2"/>
    <w:semiHidden/>
    <w:rsid w:val="0015428F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_tradnl"/>
    </w:rPr>
  </w:style>
  <w:style w:type="paragraph" w:styleId="Prrafodelista">
    <w:name w:val="List Paragraph"/>
    <w:basedOn w:val="Normal"/>
    <w:uiPriority w:val="99"/>
    <w:qFormat/>
    <w:rsid w:val="0015428F"/>
    <w:pPr>
      <w:spacing w:after="0"/>
      <w:ind w:left="720"/>
      <w:contextualSpacing/>
      <w:jc w:val="left"/>
    </w:pPr>
    <w:rPr>
      <w:rFonts w:ascii="NewsGotT" w:eastAsia="Calibri" w:hAnsi="NewsGotT"/>
      <w:sz w:val="22"/>
      <w:szCs w:val="22"/>
      <w:lang w:val="es-ES" w:eastAsia="en-US"/>
    </w:rPr>
  </w:style>
  <w:style w:type="paragraph" w:styleId="Sangra2detindependiente">
    <w:name w:val="Body Text Indent 2"/>
    <w:basedOn w:val="Normal"/>
    <w:link w:val="Sangra2detindependienteCar"/>
    <w:uiPriority w:val="99"/>
    <w:rsid w:val="0015428F"/>
    <w:pPr>
      <w:spacing w:after="120" w:line="480" w:lineRule="auto"/>
      <w:ind w:left="283"/>
      <w:jc w:val="left"/>
    </w:pPr>
    <w:rPr>
      <w:rFonts w:ascii="NewsGotT" w:eastAsia="Calibri" w:hAnsi="NewsGotT"/>
      <w:sz w:val="22"/>
      <w:szCs w:val="22"/>
      <w:lang w:val="es-ES" w:eastAsia="en-US"/>
    </w:r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rsid w:val="0015428F"/>
    <w:rPr>
      <w:rFonts w:ascii="NewsGotT" w:eastAsia="Calibri" w:hAnsi="NewsGotT"/>
      <w:sz w:val="22"/>
      <w:szCs w:val="22"/>
      <w:lang w:eastAsia="en-US"/>
    </w:rPr>
  </w:style>
  <w:style w:type="paragraph" w:styleId="Sangra3detindependiente">
    <w:name w:val="Body Text Indent 3"/>
    <w:basedOn w:val="Normal"/>
    <w:link w:val="Sangra3detindependienteCar"/>
    <w:uiPriority w:val="99"/>
    <w:rsid w:val="0015428F"/>
    <w:pPr>
      <w:spacing w:after="120"/>
      <w:ind w:left="283"/>
      <w:jc w:val="left"/>
    </w:pPr>
    <w:rPr>
      <w:rFonts w:ascii="NewsGotT" w:eastAsia="Calibri" w:hAnsi="NewsGotT"/>
      <w:sz w:val="16"/>
      <w:szCs w:val="16"/>
      <w:lang w:val="es-ES" w:eastAsia="en-US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rsid w:val="0015428F"/>
    <w:rPr>
      <w:rFonts w:ascii="NewsGotT" w:eastAsia="Calibri" w:hAnsi="NewsGotT"/>
      <w:sz w:val="16"/>
      <w:szCs w:val="16"/>
      <w:lang w:eastAsia="en-US"/>
    </w:rPr>
  </w:style>
  <w:style w:type="paragraph" w:styleId="Textoindependiente">
    <w:name w:val="Body Text"/>
    <w:basedOn w:val="Normal"/>
    <w:link w:val="TextoindependienteCar"/>
    <w:rsid w:val="003F51D9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rsid w:val="003F51D9"/>
    <w:rPr>
      <w:rFonts w:ascii="Noto Sans HK" w:eastAsia="Noto Sans HK" w:hAnsi="Noto Sans HK"/>
      <w:sz w:val="19"/>
      <w:szCs w:val="19"/>
      <w:lang w:val="es-ES_tradnl"/>
    </w:rPr>
  </w:style>
  <w:style w:type="paragraph" w:customStyle="1" w:styleId="Normal2">
    <w:name w:val="Normal2"/>
    <w:basedOn w:val="Normal"/>
    <w:uiPriority w:val="99"/>
    <w:rsid w:val="003F51D9"/>
    <w:pPr>
      <w:spacing w:after="0"/>
    </w:pPr>
    <w:rPr>
      <w:rFonts w:ascii="Arial" w:eastAsia="Times New Roman" w:hAnsi="Arial"/>
      <w:sz w:val="22"/>
      <w:szCs w:val="20"/>
      <w:lang w:val="es-ES"/>
    </w:rPr>
  </w:style>
  <w:style w:type="character" w:customStyle="1" w:styleId="EncabezadoCar">
    <w:name w:val="Encabezado Car"/>
    <w:basedOn w:val="Fuentedeprrafopredeter"/>
    <w:link w:val="Encabezado"/>
    <w:uiPriority w:val="99"/>
    <w:locked/>
    <w:rsid w:val="00107C33"/>
    <w:rPr>
      <w:rFonts w:ascii="Noto Sans HK" w:eastAsia="Noto Sans HK" w:hAnsi="Noto Sans HK"/>
      <w:sz w:val="19"/>
      <w:szCs w:val="19"/>
      <w:lang w:val="es-ES_tradnl"/>
    </w:rPr>
  </w:style>
  <w:style w:type="paragraph" w:styleId="Textodeglobo">
    <w:name w:val="Balloon Text"/>
    <w:basedOn w:val="Normal"/>
    <w:link w:val="TextodegloboCar"/>
    <w:rsid w:val="0017540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rsid w:val="0017540B"/>
    <w:rPr>
      <w:rFonts w:ascii="Segoe UI" w:eastAsia="Noto Sans HK" w:hAnsi="Segoe UI" w:cs="Segoe UI"/>
      <w:sz w:val="18"/>
      <w:szCs w:val="18"/>
      <w:lang w:val="es-ES_tradnl"/>
    </w:rPr>
  </w:style>
  <w:style w:type="character" w:customStyle="1" w:styleId="Ttulo4Car">
    <w:name w:val="Título 4 Car"/>
    <w:basedOn w:val="Fuentedeprrafopredeter"/>
    <w:link w:val="Ttulo4"/>
    <w:semiHidden/>
    <w:rsid w:val="00485F3F"/>
    <w:rPr>
      <w:rFonts w:asciiTheme="majorHAnsi" w:eastAsiaTheme="majorEastAsia" w:hAnsiTheme="majorHAnsi" w:cstheme="majorBidi"/>
      <w:i/>
      <w:iCs/>
      <w:color w:val="2E74B5" w:themeColor="accent1" w:themeShade="BF"/>
      <w:sz w:val="19"/>
      <w:szCs w:val="19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AZQUE~1\AppData\Local\Temp\1&#170;%20Hoja%20de%20Carta%20y%20sucesivas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1BCB5E-D04A-4529-9DF0-976F117451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1ª Hoja de Carta y sucesivas.dotx</Template>
  <TotalTime>12</TotalTime>
  <Pages>1</Pages>
  <Words>170</Words>
  <Characters>1040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1208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Vazquez Castro, M Mar</dc:creator>
  <cp:keywords>Acosta</cp:keywords>
  <cp:lastModifiedBy>Bello Fernandez, A Esther</cp:lastModifiedBy>
  <cp:revision>11</cp:revision>
  <cp:lastPrinted>2023-06-07T09:55:00Z</cp:lastPrinted>
  <dcterms:created xsi:type="dcterms:W3CDTF">2023-07-17T17:25:00Z</dcterms:created>
  <dcterms:modified xsi:type="dcterms:W3CDTF">2026-07-03T10:03:00Z</dcterms:modified>
</cp:coreProperties>
</file>